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Default="00164835" w:rsidP="00F62702">
      <w:pPr>
        <w:pStyle w:val="1"/>
        <w:jc w:val="left"/>
        <w:rPr>
          <w:rFonts w:ascii="Liberation Serif" w:hAnsi="Liberation Serif" w:cs="Liberation Serif"/>
          <w:b w:val="0"/>
        </w:rPr>
      </w:pPr>
      <w:r w:rsidRPr="00164835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next-textbox:#Надпись 2;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F62702" w:rsidRDefault="00F62702" w:rsidP="00F62702"/>
    <w:p w:rsidR="00F62702" w:rsidRPr="00F62702" w:rsidRDefault="00F62702" w:rsidP="00F62702"/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F62702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F62702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F62702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A6484E" w:rsidRDefault="00164835" w:rsidP="00E54913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C40E6D">
        <w:rPr>
          <w:rFonts w:ascii="Liberation Serif" w:hAnsi="Liberation Serif" w:cs="Liberation Serif"/>
          <w:sz w:val="28"/>
          <w:szCs w:val="28"/>
        </w:rPr>
        <w:t xml:space="preserve"> 23.07.2025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C40E6D">
        <w:rPr>
          <w:rFonts w:ascii="Liberation Serif" w:hAnsi="Liberation Serif" w:cs="Liberation Serif"/>
          <w:sz w:val="28"/>
          <w:szCs w:val="28"/>
        </w:rPr>
        <w:t>526</w:t>
      </w:r>
    </w:p>
    <w:p w:rsidR="00F50006" w:rsidRPr="0052105C" w:rsidRDefault="00F50006" w:rsidP="00133698">
      <w:pPr>
        <w:rPr>
          <w:rFonts w:ascii="Liberation Serif" w:hAnsi="Liberation Serif" w:cs="Liberation Serif"/>
          <w:sz w:val="24"/>
          <w:szCs w:val="24"/>
        </w:rPr>
      </w:pPr>
    </w:p>
    <w:p w:rsidR="0052105C" w:rsidRPr="0052105C" w:rsidRDefault="0052105C" w:rsidP="00133698">
      <w:pPr>
        <w:rPr>
          <w:rFonts w:ascii="Liberation Serif" w:hAnsi="Liberation Serif" w:cs="Liberation Serif"/>
          <w:sz w:val="24"/>
          <w:szCs w:val="24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D365F1" w:rsidRDefault="00AE6AAE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E54913" w:rsidRPr="0052105C" w:rsidRDefault="00E54913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4739DE" w:rsidRPr="004739DE">
        <w:rPr>
          <w:rFonts w:ascii="Liberation Serif" w:hAnsi="Liberation Serif" w:cs="Liberation Serif"/>
          <w:sz w:val="28"/>
          <w:szCs w:val="28"/>
        </w:rPr>
        <w:t xml:space="preserve"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52105C">
        <w:rPr>
          <w:rFonts w:ascii="Liberation Serif" w:hAnsi="Liberation Serif" w:cs="Liberation Serif"/>
          <w:sz w:val="28"/>
          <w:szCs w:val="28"/>
        </w:rPr>
        <w:br/>
      </w:r>
      <w:r w:rsidR="004739DE" w:rsidRPr="004739DE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2022, 2023</w:t>
      </w:r>
      <w:r w:rsidR="000231ED">
        <w:rPr>
          <w:rFonts w:ascii="Liberation Serif" w:hAnsi="Liberation Serif" w:cs="Liberation Serif"/>
          <w:sz w:val="28"/>
          <w:szCs w:val="28"/>
        </w:rPr>
        <w:t>,</w:t>
      </w:r>
      <w:r w:rsidR="004739DE" w:rsidRPr="004739DE">
        <w:rPr>
          <w:rFonts w:ascii="Liberation Serif" w:hAnsi="Liberation Serif" w:cs="Liberation Serif"/>
          <w:sz w:val="28"/>
          <w:szCs w:val="28"/>
        </w:rPr>
        <w:t xml:space="preserve"> 2024 </w:t>
      </w:r>
      <w:r w:rsidR="000231ED" w:rsidRPr="004739DE">
        <w:rPr>
          <w:rFonts w:ascii="Liberation Serif" w:hAnsi="Liberation Serif" w:cs="Liberation Serif"/>
          <w:sz w:val="28"/>
          <w:szCs w:val="28"/>
        </w:rPr>
        <w:t>и</w:t>
      </w:r>
      <w:r w:rsidR="000231ED">
        <w:rPr>
          <w:rFonts w:ascii="Liberation Serif" w:hAnsi="Liberation Serif" w:cs="Liberation Serif"/>
          <w:sz w:val="28"/>
          <w:szCs w:val="28"/>
        </w:rPr>
        <w:t xml:space="preserve"> 2025</w:t>
      </w:r>
      <w:r w:rsidR="009503C6">
        <w:rPr>
          <w:rFonts w:ascii="Liberation Serif" w:hAnsi="Liberation Serif" w:cs="Liberation Serif"/>
          <w:sz w:val="28"/>
          <w:szCs w:val="28"/>
        </w:rPr>
        <w:t xml:space="preserve"> </w:t>
      </w:r>
      <w:r w:rsidR="004739DE" w:rsidRPr="004739DE">
        <w:rPr>
          <w:rFonts w:ascii="Liberation Serif" w:hAnsi="Liberation Serif" w:cs="Liberation Serif"/>
          <w:sz w:val="28"/>
          <w:szCs w:val="28"/>
        </w:rPr>
        <w:t>годах общественных обсуждений или публичных слушаний по проектам указанных документов»</w:t>
      </w:r>
      <w:r w:rsidR="004739DE">
        <w:rPr>
          <w:rFonts w:ascii="Liberation Serif" w:hAnsi="Liberation Serif" w:cs="Liberation Serif"/>
          <w:sz w:val="28"/>
          <w:szCs w:val="28"/>
        </w:rPr>
        <w:t xml:space="preserve">, </w:t>
      </w:r>
      <w:r w:rsidRPr="003566C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52105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622575" w:rsidRDefault="001F250D" w:rsidP="00881E6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</w:t>
      </w:r>
      <w:r w:rsidR="0052105C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261,</w:t>
      </w:r>
      <w:r w:rsidR="002A0C95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2A0C95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517,</w:t>
      </w:r>
      <w:r w:rsidR="002A0C95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lastRenderedPageBreak/>
        <w:t>от 26.04.2017 № 130,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19.02.2020 № 647,от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52105C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52105C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 xml:space="preserve">, </w:t>
      </w:r>
      <w:r w:rsidR="0027570D">
        <w:rPr>
          <w:rFonts w:ascii="Liberation Serif" w:hAnsi="Liberation Serif"/>
          <w:sz w:val="28"/>
          <w:szCs w:val="28"/>
        </w:rPr>
        <w:t xml:space="preserve">от </w:t>
      </w:r>
      <w:r w:rsidR="00D95B56" w:rsidRPr="00673FBD">
        <w:rPr>
          <w:rFonts w:ascii="Liberation Serif" w:hAnsi="Liberation Serif"/>
          <w:sz w:val="28"/>
          <w:szCs w:val="28"/>
        </w:rPr>
        <w:t>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</w:t>
      </w:r>
      <w:r w:rsidR="0052105C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 xml:space="preserve">от 20.04.2022 </w:t>
      </w:r>
      <w:bookmarkStart w:id="0" w:name="_GoBack"/>
      <w:bookmarkEnd w:id="0"/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№ 111, от 24.08.2022 </w:t>
      </w:r>
      <w:r w:rsidR="0052105C">
        <w:rPr>
          <w:rFonts w:ascii="Liberation Serif" w:hAnsi="Liberation Serif"/>
          <w:sz w:val="28"/>
          <w:szCs w:val="28"/>
        </w:rPr>
        <w:br/>
      </w:r>
      <w:r w:rsidR="00D665BF" w:rsidRPr="00673FBD">
        <w:rPr>
          <w:rFonts w:ascii="Liberation Serif" w:hAnsi="Liberation Serif"/>
          <w:sz w:val="28"/>
          <w:szCs w:val="28"/>
        </w:rPr>
        <w:t>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52105C">
        <w:rPr>
          <w:rFonts w:ascii="Liberation Serif" w:hAnsi="Liberation Serif"/>
          <w:sz w:val="28"/>
          <w:szCs w:val="28"/>
        </w:rPr>
        <w:br/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 xml:space="preserve">, от 20.09.2023 </w:t>
      </w:r>
      <w:r w:rsidR="0052105C">
        <w:rPr>
          <w:rFonts w:ascii="Liberation Serif" w:hAnsi="Liberation Serif"/>
          <w:sz w:val="28"/>
          <w:szCs w:val="28"/>
        </w:rPr>
        <w:br/>
      </w:r>
      <w:r w:rsidR="00BA3F0E" w:rsidRPr="00673FBD">
        <w:rPr>
          <w:rFonts w:ascii="Liberation Serif" w:hAnsi="Liberation Serif"/>
          <w:sz w:val="28"/>
          <w:szCs w:val="28"/>
        </w:rPr>
        <w:t>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52105C">
        <w:rPr>
          <w:rFonts w:ascii="Liberation Serif" w:hAnsi="Liberation Serif"/>
          <w:sz w:val="28"/>
          <w:szCs w:val="28"/>
        </w:rPr>
        <w:t xml:space="preserve">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</w:t>
      </w:r>
      <w:r w:rsidR="0052105C">
        <w:rPr>
          <w:rFonts w:ascii="Liberation Serif" w:hAnsi="Liberation Serif"/>
          <w:sz w:val="28"/>
          <w:szCs w:val="28"/>
        </w:rPr>
        <w:br/>
      </w:r>
      <w:r w:rsidR="00F46CBB">
        <w:rPr>
          <w:rFonts w:ascii="Liberation Serif" w:hAnsi="Liberation Serif"/>
          <w:sz w:val="28"/>
          <w:szCs w:val="28"/>
        </w:rPr>
        <w:t>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 xml:space="preserve">, от 16.10.2024 </w:t>
      </w:r>
      <w:r w:rsidR="0052105C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№ 407</w:t>
      </w:r>
      <w:r w:rsidR="0052105C">
        <w:rPr>
          <w:rFonts w:ascii="Liberation Serif" w:hAnsi="Liberation Serif"/>
          <w:sz w:val="28"/>
          <w:szCs w:val="28"/>
        </w:rPr>
        <w:t>,</w:t>
      </w:r>
      <w:r w:rsidR="00002D23">
        <w:rPr>
          <w:rFonts w:ascii="Liberation Serif" w:hAnsi="Liberation Serif"/>
          <w:sz w:val="28"/>
          <w:szCs w:val="28"/>
        </w:rPr>
        <w:t xml:space="preserve"> от 25.12.2024 № 437</w:t>
      </w:r>
      <w:r w:rsidR="00622575">
        <w:rPr>
          <w:rFonts w:ascii="Liberation Serif" w:hAnsi="Liberation Serif"/>
          <w:sz w:val="28"/>
          <w:szCs w:val="28"/>
        </w:rPr>
        <w:t>,</w:t>
      </w:r>
      <w:r w:rsidR="00622575" w:rsidRPr="00622575">
        <w:rPr>
          <w:rFonts w:ascii="Liberation Serif" w:hAnsi="Liberation Serif"/>
          <w:sz w:val="28"/>
          <w:szCs w:val="28"/>
        </w:rPr>
        <w:t>от 19.03.2025 № 464, от 23.04.2025 № 477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881E67">
        <w:rPr>
          <w:rFonts w:ascii="Liberation Serif" w:hAnsi="Liberation Serif" w:cs="Liberation Serif"/>
          <w:sz w:val="28"/>
          <w:szCs w:val="28"/>
        </w:rPr>
        <w:t>:</w:t>
      </w:r>
    </w:p>
    <w:p w:rsidR="00DC0EE1" w:rsidRDefault="00DC0EE1" w:rsidP="00DC0EE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B40517">
        <w:rPr>
          <w:rFonts w:ascii="Liberation Serif" w:hAnsi="Liberation Serif" w:cs="Liberation Serif"/>
          <w:sz w:val="28"/>
          <w:szCs w:val="28"/>
        </w:rPr>
        <w:t>)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0114C5">
        <w:rPr>
          <w:rFonts w:ascii="Liberation Serif" w:hAnsi="Liberation Serif" w:cs="Liberation Serif"/>
          <w:sz w:val="28"/>
          <w:szCs w:val="28"/>
        </w:rPr>
        <w:t>увеличить</w:t>
      </w:r>
      <w:r w:rsidR="000114C5" w:rsidRPr="000114C5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0114C5">
        <w:rPr>
          <w:rFonts w:ascii="Liberation Serif" w:hAnsi="Liberation Serif" w:cs="Liberation Serif"/>
          <w:sz w:val="28"/>
          <w:szCs w:val="28"/>
        </w:rPr>
        <w:t>ы</w:t>
      </w:r>
      <w:r w:rsidR="000114C5" w:rsidRPr="000114C5">
        <w:rPr>
          <w:rFonts w:ascii="Liberation Serif" w:hAnsi="Liberation Serif" w:cs="Liberation Serif"/>
          <w:sz w:val="28"/>
          <w:szCs w:val="28"/>
        </w:rPr>
        <w:t xml:space="preserve"> территориальной зоны Ж-1 (</w:t>
      </w:r>
      <w:r w:rsidR="000F5BCE" w:rsidRPr="000F5BCE">
        <w:rPr>
          <w:rFonts w:ascii="Liberation Serif" w:hAnsi="Liberation Serif" w:cs="Liberation Serif"/>
          <w:sz w:val="28"/>
          <w:szCs w:val="28"/>
        </w:rPr>
        <w:t>Зона индивидуальной жилой застройки</w:t>
      </w:r>
      <w:r w:rsidR="000114C5" w:rsidRPr="000114C5">
        <w:rPr>
          <w:rFonts w:ascii="Liberation Serif" w:hAnsi="Liberation Serif" w:cs="Liberation Serif"/>
          <w:sz w:val="28"/>
          <w:szCs w:val="28"/>
        </w:rPr>
        <w:t>) за счет уменьшения границ территориальной зоны СХ-7 (Зона ведения коллективного садоводства (территории потенциального строительства индивидуальной и блокированной жилой застройки)) в районе земельных участков по №№ 1 и 62 в КСТ № 70</w:t>
      </w:r>
      <w:r w:rsidR="009F36C0">
        <w:rPr>
          <w:rFonts w:ascii="Liberation Serif" w:hAnsi="Liberation Serif" w:cs="Liberation Serif"/>
          <w:sz w:val="28"/>
          <w:szCs w:val="28"/>
        </w:rPr>
        <w:t>,</w:t>
      </w:r>
      <w:r w:rsidR="00622905">
        <w:rPr>
          <w:rFonts w:ascii="Liberation Serif" w:hAnsi="Liberation Serif" w:cs="Liberation Serif"/>
          <w:sz w:val="28"/>
          <w:szCs w:val="28"/>
        </w:rPr>
        <w:t xml:space="preserve"> 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 </w:t>
      </w:r>
      <w:r w:rsidR="0052105C">
        <w:rPr>
          <w:rFonts w:ascii="Liberation Serif" w:hAnsi="Liberation Serif" w:cs="Liberation Serif"/>
          <w:sz w:val="28"/>
          <w:szCs w:val="28"/>
        </w:rPr>
        <w:br/>
      </w:r>
      <w:r w:rsidR="009F36C0" w:rsidRPr="009F36C0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F50006" w:rsidRDefault="00F50006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832447" w:rsidRPr="00832447">
        <w:rPr>
          <w:rFonts w:ascii="Liberation Serif" w:hAnsi="Liberation Serif" w:cs="Liberation Serif"/>
          <w:sz w:val="28"/>
          <w:szCs w:val="28"/>
        </w:rPr>
        <w:t xml:space="preserve">образовать </w:t>
      </w:r>
      <w:r w:rsidRPr="003406FC">
        <w:rPr>
          <w:rFonts w:ascii="Liberation Serif" w:hAnsi="Liberation Serif" w:cs="Liberation Serif"/>
          <w:sz w:val="28"/>
          <w:szCs w:val="28"/>
        </w:rPr>
        <w:t xml:space="preserve">территориальную зону </w:t>
      </w:r>
      <w:r w:rsidRPr="00281769">
        <w:rPr>
          <w:rFonts w:ascii="Liberation Serif" w:hAnsi="Liberation Serif" w:cs="Liberation Serif"/>
          <w:sz w:val="28"/>
          <w:szCs w:val="28"/>
        </w:rPr>
        <w:t>Ж-2 (Зона блокированной жилой застройки) за счет уменьшения границ территориальной зоны Ж-5 (Зона смешанной застройки среднеэтажных и многоэтажных многоквартирных жилых домов) в границах земельного участка с кадастровым номером 66:45:0100279:215, расположенного по ул. Лермонтова, 133б</w:t>
      </w:r>
      <w:r>
        <w:rPr>
          <w:rFonts w:ascii="Liberation Serif" w:hAnsi="Liberation Serif" w:cs="Liberation Serif"/>
          <w:sz w:val="28"/>
          <w:szCs w:val="28"/>
        </w:rPr>
        <w:t>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>
        <w:rPr>
          <w:rFonts w:ascii="Liberation Serif" w:hAnsi="Liberation Serif" w:cs="Liberation Serif"/>
          <w:sz w:val="28"/>
          <w:szCs w:val="28"/>
        </w:rPr>
        <w:t>Приложению № 2 к настоящему решению;</w:t>
      </w:r>
    </w:p>
    <w:p w:rsidR="00DC0EE1" w:rsidRDefault="00F50006" w:rsidP="00DC0EE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DC0EE1">
        <w:rPr>
          <w:rFonts w:ascii="Liberation Serif" w:hAnsi="Liberation Serif" w:cs="Liberation Serif"/>
          <w:sz w:val="28"/>
          <w:szCs w:val="28"/>
        </w:rPr>
        <w:t>) образовать</w:t>
      </w:r>
      <w:r w:rsidR="00DC0EE1" w:rsidRPr="00C60B37">
        <w:rPr>
          <w:rFonts w:ascii="Liberation Serif" w:hAnsi="Liberation Serif" w:cs="Liberation Serif"/>
          <w:sz w:val="28"/>
          <w:szCs w:val="28"/>
        </w:rPr>
        <w:t xml:space="preserve"> территориальн</w:t>
      </w:r>
      <w:r w:rsidR="00DC0EE1">
        <w:rPr>
          <w:rFonts w:ascii="Liberation Serif" w:hAnsi="Liberation Serif" w:cs="Liberation Serif"/>
          <w:sz w:val="28"/>
          <w:szCs w:val="28"/>
        </w:rPr>
        <w:t>ую</w:t>
      </w:r>
      <w:r w:rsidR="00DC0EE1" w:rsidRPr="00C60B37">
        <w:rPr>
          <w:rFonts w:ascii="Liberation Serif" w:hAnsi="Liberation Serif" w:cs="Liberation Serif"/>
          <w:sz w:val="28"/>
          <w:szCs w:val="28"/>
        </w:rPr>
        <w:t xml:space="preserve"> зон</w:t>
      </w:r>
      <w:r w:rsidR="00DC0EE1">
        <w:rPr>
          <w:rFonts w:ascii="Liberation Serif" w:hAnsi="Liberation Serif" w:cs="Liberation Serif"/>
          <w:sz w:val="28"/>
          <w:szCs w:val="28"/>
        </w:rPr>
        <w:t>у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DC0EE1">
        <w:rPr>
          <w:rFonts w:ascii="Liberation Serif" w:hAnsi="Liberation Serif" w:cs="Liberation Serif"/>
          <w:sz w:val="28"/>
          <w:szCs w:val="28"/>
        </w:rPr>
        <w:t>ОДК</w:t>
      </w:r>
      <w:r w:rsidR="00DC0EE1" w:rsidRPr="00C60B37">
        <w:rPr>
          <w:rFonts w:ascii="Liberation Serif" w:hAnsi="Liberation Serif" w:cs="Liberation Serif"/>
          <w:sz w:val="28"/>
          <w:szCs w:val="28"/>
        </w:rPr>
        <w:t xml:space="preserve"> (</w:t>
      </w:r>
      <w:r w:rsidR="00DC0EE1" w:rsidRPr="00881E67">
        <w:rPr>
          <w:rFonts w:ascii="Liberation Serif" w:hAnsi="Liberation Serif" w:cs="Liberation Serif"/>
          <w:sz w:val="28"/>
          <w:szCs w:val="28"/>
        </w:rPr>
        <w:t>Общественно-деловая зона комплексная</w:t>
      </w:r>
      <w:r w:rsidR="00DC0EE1" w:rsidRPr="00C60B37">
        <w:rPr>
          <w:rFonts w:ascii="Liberation Serif" w:hAnsi="Liberation Serif" w:cs="Liberation Serif"/>
          <w:sz w:val="28"/>
          <w:szCs w:val="28"/>
        </w:rPr>
        <w:t xml:space="preserve">) за счет уменьшения </w:t>
      </w:r>
      <w:r w:rsidR="00DC0EE1">
        <w:rPr>
          <w:rFonts w:ascii="Liberation Serif" w:hAnsi="Liberation Serif" w:cs="Liberation Serif"/>
          <w:sz w:val="28"/>
          <w:szCs w:val="28"/>
        </w:rPr>
        <w:t>территории общего пользования</w:t>
      </w:r>
      <w:r w:rsidR="00DC0EE1" w:rsidRPr="00C60B37">
        <w:rPr>
          <w:rFonts w:ascii="Liberation Serif" w:hAnsi="Liberation Serif" w:cs="Liberation Serif"/>
          <w:sz w:val="28"/>
          <w:szCs w:val="28"/>
        </w:rPr>
        <w:t xml:space="preserve"> в районе земельного участка с кадастровым номером </w:t>
      </w:r>
      <w:r w:rsidR="00DC0EE1" w:rsidRPr="00881E67">
        <w:rPr>
          <w:rFonts w:ascii="Liberation Serif" w:hAnsi="Liberation Serif" w:cs="Liberation Serif"/>
          <w:sz w:val="28"/>
          <w:szCs w:val="28"/>
        </w:rPr>
        <w:t>66:45:0200140:67</w:t>
      </w:r>
      <w:r w:rsidR="00DC0EE1" w:rsidRPr="00C60B37">
        <w:rPr>
          <w:rFonts w:ascii="Liberation Serif" w:hAnsi="Liberation Serif" w:cs="Liberation Serif"/>
          <w:sz w:val="28"/>
          <w:szCs w:val="28"/>
        </w:rPr>
        <w:t xml:space="preserve">, расположенного по </w:t>
      </w:r>
      <w:r w:rsidR="00DC0EE1">
        <w:rPr>
          <w:rFonts w:ascii="Liberation Serif" w:hAnsi="Liberation Serif" w:cs="Liberation Serif"/>
          <w:sz w:val="28"/>
          <w:szCs w:val="28"/>
        </w:rPr>
        <w:t xml:space="preserve">адресу: </w:t>
      </w:r>
      <w:r w:rsidR="00DC0EE1" w:rsidRPr="00C60B37">
        <w:rPr>
          <w:rFonts w:ascii="Liberation Serif" w:hAnsi="Liberation Serif" w:cs="Liberation Serif"/>
          <w:sz w:val="28"/>
          <w:szCs w:val="28"/>
        </w:rPr>
        <w:t xml:space="preserve">улице </w:t>
      </w:r>
      <w:r w:rsidR="00DC0EE1" w:rsidRPr="00881E67">
        <w:rPr>
          <w:rFonts w:ascii="Liberation Serif" w:hAnsi="Liberation Serif" w:cs="Liberation Serif"/>
          <w:sz w:val="28"/>
          <w:szCs w:val="28"/>
        </w:rPr>
        <w:t>обл. Свердловская,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DC0EE1" w:rsidRPr="00881E67">
        <w:rPr>
          <w:rFonts w:ascii="Liberation Serif" w:hAnsi="Liberation Serif" w:cs="Liberation Serif"/>
          <w:sz w:val="28"/>
          <w:szCs w:val="28"/>
        </w:rPr>
        <w:t>г. Каменск-Уральский,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DC0EE1" w:rsidRPr="00881E67">
        <w:rPr>
          <w:rFonts w:ascii="Liberation Serif" w:hAnsi="Liberation Serif" w:cs="Liberation Serif"/>
          <w:sz w:val="28"/>
          <w:szCs w:val="28"/>
        </w:rPr>
        <w:t>ул. 1 Мая, дом 23</w:t>
      </w:r>
      <w:r w:rsidR="00DC0EE1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="00DC0EE1"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DC0EE1">
        <w:rPr>
          <w:rFonts w:ascii="Liberation Serif" w:hAnsi="Liberation Serif" w:cs="Liberation Serif"/>
          <w:sz w:val="28"/>
          <w:szCs w:val="28"/>
        </w:rPr>
        <w:t xml:space="preserve">Приложению № </w:t>
      </w:r>
      <w:r>
        <w:rPr>
          <w:rFonts w:ascii="Liberation Serif" w:hAnsi="Liberation Serif" w:cs="Liberation Serif"/>
          <w:sz w:val="28"/>
          <w:szCs w:val="28"/>
        </w:rPr>
        <w:t>3 к настоящему решению.</w:t>
      </w:r>
    </w:p>
    <w:p w:rsidR="00F50006" w:rsidRDefault="00AE6AAE" w:rsidP="00E5491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C0F32" w:rsidRPr="00F62702" w:rsidRDefault="007C0F32" w:rsidP="00133698">
      <w:pPr>
        <w:jc w:val="both"/>
        <w:rPr>
          <w:rFonts w:ascii="Liberation Serif" w:hAnsi="Liberation Serif" w:cs="Liberation Serif"/>
          <w:sz w:val="36"/>
          <w:szCs w:val="36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52105C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52105C">
        <w:rPr>
          <w:rFonts w:ascii="Liberation Serif" w:hAnsi="Liberation Serif" w:cs="Liberation Serif"/>
          <w:sz w:val="28"/>
          <w:szCs w:val="28"/>
        </w:rPr>
        <w:tab/>
      </w:r>
      <w:r w:rsidR="0052105C">
        <w:rPr>
          <w:rFonts w:ascii="Liberation Serif" w:hAnsi="Liberation Serif" w:cs="Liberation Serif"/>
          <w:sz w:val="28"/>
          <w:szCs w:val="28"/>
        </w:rPr>
        <w:tab/>
      </w:r>
      <w:r w:rsidR="0052105C">
        <w:rPr>
          <w:rFonts w:ascii="Liberation Serif" w:hAnsi="Liberation Serif" w:cs="Liberation Serif"/>
          <w:sz w:val="28"/>
          <w:szCs w:val="28"/>
        </w:rPr>
        <w:tab/>
      </w:r>
      <w:r w:rsidR="0052105C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5245E8" w:rsidRPr="00F62702" w:rsidRDefault="005245E8" w:rsidP="00133698">
      <w:pPr>
        <w:jc w:val="both"/>
        <w:rPr>
          <w:rFonts w:ascii="Liberation Serif" w:hAnsi="Liberation Serif" w:cs="Liberation Serif"/>
          <w:sz w:val="36"/>
          <w:szCs w:val="36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 xml:space="preserve">ральского городского </w:t>
      </w:r>
      <w:r w:rsidR="0052105C">
        <w:rPr>
          <w:rFonts w:ascii="Liberation Serif" w:hAnsi="Liberation Serif" w:cs="Liberation Serif"/>
          <w:sz w:val="28"/>
          <w:szCs w:val="28"/>
        </w:rPr>
        <w:t>округа</w:t>
      </w:r>
      <w:r w:rsidR="0052105C">
        <w:rPr>
          <w:rFonts w:ascii="Liberation Serif" w:hAnsi="Liberation Serif" w:cs="Liberation Serif"/>
          <w:sz w:val="28"/>
          <w:szCs w:val="28"/>
        </w:rPr>
        <w:tab/>
      </w:r>
      <w:r w:rsidR="0052105C">
        <w:rPr>
          <w:rFonts w:ascii="Liberation Serif" w:hAnsi="Liberation Serif" w:cs="Liberation Serif"/>
          <w:sz w:val="28"/>
          <w:szCs w:val="28"/>
        </w:rPr>
        <w:tab/>
      </w:r>
      <w:r w:rsidR="0052105C">
        <w:rPr>
          <w:rFonts w:ascii="Liberation Serif" w:hAnsi="Liberation Serif" w:cs="Liberation Serif"/>
          <w:sz w:val="28"/>
          <w:szCs w:val="28"/>
        </w:rPr>
        <w:tab/>
      </w:r>
      <w:r w:rsidR="0052105C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F62702">
      <w:headerReference w:type="default" r:id="rId8"/>
      <w:pgSz w:w="11906" w:h="16838"/>
      <w:pgMar w:top="658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6DD" w:rsidRDefault="007A36DD" w:rsidP="00A57406">
      <w:r>
        <w:separator/>
      </w:r>
    </w:p>
  </w:endnote>
  <w:endnote w:type="continuationSeparator" w:id="1">
    <w:p w:rsidR="007A36DD" w:rsidRDefault="007A36DD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6DD" w:rsidRDefault="007A36DD" w:rsidP="00A57406">
      <w:r>
        <w:separator/>
      </w:r>
    </w:p>
  </w:footnote>
  <w:footnote w:type="continuationSeparator" w:id="1">
    <w:p w:rsidR="007A36DD" w:rsidRDefault="007A36DD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16483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2A0C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02D23"/>
    <w:rsid w:val="000114C5"/>
    <w:rsid w:val="00020EC7"/>
    <w:rsid w:val="000231ED"/>
    <w:rsid w:val="00026ACD"/>
    <w:rsid w:val="000279AC"/>
    <w:rsid w:val="00050B06"/>
    <w:rsid w:val="00055EE2"/>
    <w:rsid w:val="00060D72"/>
    <w:rsid w:val="00077B55"/>
    <w:rsid w:val="00081789"/>
    <w:rsid w:val="00083B8F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5BCE"/>
    <w:rsid w:val="000F6C8A"/>
    <w:rsid w:val="0011441C"/>
    <w:rsid w:val="00115A8E"/>
    <w:rsid w:val="00116C26"/>
    <w:rsid w:val="00133698"/>
    <w:rsid w:val="00135ED9"/>
    <w:rsid w:val="00143C24"/>
    <w:rsid w:val="001620AE"/>
    <w:rsid w:val="00164835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7570D"/>
    <w:rsid w:val="00281769"/>
    <w:rsid w:val="0029163E"/>
    <w:rsid w:val="00291A78"/>
    <w:rsid w:val="00295595"/>
    <w:rsid w:val="002A0C95"/>
    <w:rsid w:val="002B085E"/>
    <w:rsid w:val="002B4DDA"/>
    <w:rsid w:val="002B5570"/>
    <w:rsid w:val="002D43B0"/>
    <w:rsid w:val="002D6C05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06FC"/>
    <w:rsid w:val="003450F6"/>
    <w:rsid w:val="00352B7E"/>
    <w:rsid w:val="00355487"/>
    <w:rsid w:val="003563F0"/>
    <w:rsid w:val="003566CD"/>
    <w:rsid w:val="003621E5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39DE"/>
    <w:rsid w:val="00476FFC"/>
    <w:rsid w:val="00480269"/>
    <w:rsid w:val="00487143"/>
    <w:rsid w:val="00492C6F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105C"/>
    <w:rsid w:val="005245E8"/>
    <w:rsid w:val="0052587A"/>
    <w:rsid w:val="00531BAD"/>
    <w:rsid w:val="00535342"/>
    <w:rsid w:val="00535FCE"/>
    <w:rsid w:val="00536788"/>
    <w:rsid w:val="0054389D"/>
    <w:rsid w:val="0054636F"/>
    <w:rsid w:val="0055241B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22575"/>
    <w:rsid w:val="00622905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00A2"/>
    <w:rsid w:val="007124B1"/>
    <w:rsid w:val="00720985"/>
    <w:rsid w:val="007349E2"/>
    <w:rsid w:val="007376A6"/>
    <w:rsid w:val="00737A63"/>
    <w:rsid w:val="00740727"/>
    <w:rsid w:val="00742F79"/>
    <w:rsid w:val="00751F08"/>
    <w:rsid w:val="00777282"/>
    <w:rsid w:val="00777577"/>
    <w:rsid w:val="00781082"/>
    <w:rsid w:val="0078756F"/>
    <w:rsid w:val="007A36DD"/>
    <w:rsid w:val="007B23AB"/>
    <w:rsid w:val="007B5994"/>
    <w:rsid w:val="007B72A5"/>
    <w:rsid w:val="007C0F32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27285"/>
    <w:rsid w:val="00832447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1E67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22A60"/>
    <w:rsid w:val="00933EC2"/>
    <w:rsid w:val="00947453"/>
    <w:rsid w:val="00947E32"/>
    <w:rsid w:val="009503C6"/>
    <w:rsid w:val="0095382A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951BB"/>
    <w:rsid w:val="00997028"/>
    <w:rsid w:val="009A403A"/>
    <w:rsid w:val="009B5A2D"/>
    <w:rsid w:val="009B74B1"/>
    <w:rsid w:val="009E61D6"/>
    <w:rsid w:val="009F36C0"/>
    <w:rsid w:val="009F6E5A"/>
    <w:rsid w:val="00A00C27"/>
    <w:rsid w:val="00A1043C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B377C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235C8"/>
    <w:rsid w:val="00B40517"/>
    <w:rsid w:val="00B471B0"/>
    <w:rsid w:val="00B47F5F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BF76A9"/>
    <w:rsid w:val="00C029EF"/>
    <w:rsid w:val="00C03CE6"/>
    <w:rsid w:val="00C04FFB"/>
    <w:rsid w:val="00C16379"/>
    <w:rsid w:val="00C3140D"/>
    <w:rsid w:val="00C40E6D"/>
    <w:rsid w:val="00C44066"/>
    <w:rsid w:val="00C46144"/>
    <w:rsid w:val="00C476B3"/>
    <w:rsid w:val="00C54E4E"/>
    <w:rsid w:val="00C55198"/>
    <w:rsid w:val="00C60B37"/>
    <w:rsid w:val="00C8290F"/>
    <w:rsid w:val="00C86075"/>
    <w:rsid w:val="00C97988"/>
    <w:rsid w:val="00CA14D7"/>
    <w:rsid w:val="00CA2BAB"/>
    <w:rsid w:val="00CB0696"/>
    <w:rsid w:val="00CC2D68"/>
    <w:rsid w:val="00CC471D"/>
    <w:rsid w:val="00CC7F7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0EE1"/>
    <w:rsid w:val="00DC5A52"/>
    <w:rsid w:val="00DD26E8"/>
    <w:rsid w:val="00DE4BE7"/>
    <w:rsid w:val="00DE724D"/>
    <w:rsid w:val="00E0078C"/>
    <w:rsid w:val="00E05E0D"/>
    <w:rsid w:val="00E06535"/>
    <w:rsid w:val="00E0724B"/>
    <w:rsid w:val="00E35DAD"/>
    <w:rsid w:val="00E53DCA"/>
    <w:rsid w:val="00E54913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D05F5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0006"/>
    <w:rsid w:val="00F5130A"/>
    <w:rsid w:val="00F53828"/>
    <w:rsid w:val="00F607B0"/>
    <w:rsid w:val="00F62702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47429-DA09-4553-A8E9-4DC6586B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642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96</cp:revision>
  <cp:lastPrinted>2025-07-07T09:53:00Z</cp:lastPrinted>
  <dcterms:created xsi:type="dcterms:W3CDTF">2024-03-20T03:28:00Z</dcterms:created>
  <dcterms:modified xsi:type="dcterms:W3CDTF">2025-07-24T05:36:00Z</dcterms:modified>
</cp:coreProperties>
</file>